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34732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PC2 for CA_n41A_n79A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2023-08-04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/>
                <w:highlight w:val="none"/>
              </w:rPr>
              <w:t>CA_n41A_n79A</w:t>
            </w:r>
            <w:r>
              <w:rPr>
                <w:rFonts w:hint="default"/>
                <w:highlight w:val="none"/>
                <w:lang w:val="en-US"/>
              </w:rPr>
              <w:t xml:space="preserve"> with UL CA_n41A-n79A</w:t>
            </w:r>
            <w:r>
              <w:rPr>
                <w:rFonts w:hint="eastAsia"/>
                <w:highlight w:val="none"/>
              </w:rPr>
              <w:t>PC2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FDC646C"/>
    <w:rsid w:val="1003756C"/>
    <w:rsid w:val="1CF22270"/>
    <w:rsid w:val="1FCE66E0"/>
    <w:rsid w:val="25741C29"/>
    <w:rsid w:val="27BF730C"/>
    <w:rsid w:val="28517DB3"/>
    <w:rsid w:val="2B887546"/>
    <w:rsid w:val="2E2E26AD"/>
    <w:rsid w:val="30E61DD3"/>
    <w:rsid w:val="351854D7"/>
    <w:rsid w:val="37400CD9"/>
    <w:rsid w:val="39F91563"/>
    <w:rsid w:val="3CB57E54"/>
    <w:rsid w:val="4A690CBA"/>
    <w:rsid w:val="4BC84CF7"/>
    <w:rsid w:val="514E55EA"/>
    <w:rsid w:val="53BE569A"/>
    <w:rsid w:val="558945CE"/>
    <w:rsid w:val="55D9478A"/>
    <w:rsid w:val="58696007"/>
    <w:rsid w:val="59100153"/>
    <w:rsid w:val="5D770097"/>
    <w:rsid w:val="62D80CAC"/>
    <w:rsid w:val="6948395F"/>
    <w:rsid w:val="6B860A46"/>
    <w:rsid w:val="6FB6768C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0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2023-08-25T08:09:28Z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